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left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附件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宋体" w:hAnsi="宋体" w:eastAsia="宋体"/>
          <w:b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关于推荐2026年度大连市科技特派员及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科技特派团的函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市科技局：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按照《关于开展2026年度大连市科技特派员及特派团申报工作的通知》要求，（归口管理部门名称）组织开展了科技特派员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及特派团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的申报和遴选工作。经审核，现推荐XXX等XX人申报2026年度市科技特派员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XXX等XX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团队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申报2026年度市科技特派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附件：1.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大连市科技特派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大连市科技特派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推荐汇总表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56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归口管理部门（盖章）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2026年   月   日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578B96"/>
    <w:rsid w:val="517D9EC5"/>
    <w:rsid w:val="5CFF38FE"/>
    <w:rsid w:val="5DEDB953"/>
    <w:rsid w:val="7625440E"/>
    <w:rsid w:val="777733D0"/>
    <w:rsid w:val="77B73415"/>
    <w:rsid w:val="7BFBECC4"/>
    <w:rsid w:val="BFFAA015"/>
    <w:rsid w:val="BFFE8CFE"/>
    <w:rsid w:val="EABE10B8"/>
    <w:rsid w:val="F7637EBF"/>
    <w:rsid w:val="FF8330D3"/>
    <w:rsid w:val="FFE964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unhideWhenUsed/>
    <w:qFormat/>
    <w:uiPriority w:val="0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2008-12-29T08:45:00Z</dcterms:created>
  <dc:creator>lenovo</dc:creator>
  <cp:lastModifiedBy>fm2020kjj015</cp:lastModifiedBy>
  <cp:lastPrinted>2022-05-27T06:53:00Z</cp:lastPrinted>
  <dcterms:modified xsi:type="dcterms:W3CDTF">2026-04-22T09:37:35Z</dcterms:modified>
  <dc:title>附件3.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